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2A3D4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KEMPESTON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1F3D7BB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2A7E100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6F7C17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F86CF2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D785628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C8E18FD" w14:textId="77777777" w:rsidR="001A4249" w:rsidRPr="00065994" w:rsidRDefault="001A4249" w:rsidP="001A424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261A7A8" w14:textId="77777777" w:rsidR="001A4249" w:rsidRDefault="001A4249" w:rsidP="001A424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769BAB7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2CBA80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4FB86EF" w14:textId="77777777" w:rsidR="001A4249" w:rsidRDefault="001A4249" w:rsidP="001A42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1D51CD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B16A" w14:textId="77777777" w:rsidR="001A4249" w:rsidRDefault="001A4249" w:rsidP="009139A6">
      <w:r>
        <w:separator/>
      </w:r>
    </w:p>
  </w:endnote>
  <w:endnote w:type="continuationSeparator" w:id="0">
    <w:p w14:paraId="0F323D4D" w14:textId="77777777" w:rsidR="001A4249" w:rsidRDefault="001A42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D4C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19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0D1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206C" w14:textId="77777777" w:rsidR="001A4249" w:rsidRDefault="001A4249" w:rsidP="009139A6">
      <w:r>
        <w:separator/>
      </w:r>
    </w:p>
  </w:footnote>
  <w:footnote w:type="continuationSeparator" w:id="0">
    <w:p w14:paraId="5529839E" w14:textId="77777777" w:rsidR="001A4249" w:rsidRDefault="001A42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78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0A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EE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49"/>
    <w:rsid w:val="000666E0"/>
    <w:rsid w:val="001A424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B189F"/>
  <w15:chartTrackingRefBased/>
  <w15:docId w15:val="{1F58098E-20BB-41AB-B854-F77C25E0D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2024-03-05T11:45:00Z</dcterms:created>
  <dcterms:modified xsi:type="dcterms:W3CDTF">2024-03-05T11:47:00Z</dcterms:modified>
</cp:coreProperties>
</file>